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09af0680f4b9544cdf66f3ebb8fb1fb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524e721b9d311cc0ff1a5361f503db78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B9B93-9016-43E7-9ACD-BB60352349E2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0x0101008EE1395889FAA04885F3561AC40DEFE6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